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0CE" w:rsidRPr="00513FE6" w:rsidRDefault="003210C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0CE" w:rsidRPr="00513FE6" w:rsidRDefault="003210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210CE" w:rsidRPr="00513FE6" w:rsidRDefault="003210C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210CE" w:rsidRPr="00513FE6" w:rsidRDefault="003210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210CE" w:rsidRDefault="003210C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210CE" w:rsidRPr="00E40E79" w:rsidRDefault="003210C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3210CE" w:rsidRPr="00513FE6" w:rsidRDefault="003210C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2638</w:t>
      </w:r>
    </w:p>
    <w:p w:rsidR="003210CE" w:rsidRPr="003C0768" w:rsidRDefault="003210C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210CE" w:rsidRPr="00E40E79" w:rsidRDefault="003210CE" w:rsidP="00B05BA8">
      <w:pPr>
        <w:rPr>
          <w:rFonts w:ascii="Century" w:hAnsi="Century"/>
          <w:sz w:val="18"/>
          <w:szCs w:val="26"/>
          <w:lang w:val="uk-UA"/>
        </w:rPr>
      </w:pPr>
    </w:p>
    <w:p w:rsidR="003210CE" w:rsidRPr="003C0768" w:rsidRDefault="003210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210CE" w:rsidRPr="00E40E79" w:rsidRDefault="003210CE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3210CE" w:rsidRPr="003C0768" w:rsidRDefault="003210C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Мартиняку Володимиру Андрійовичу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210CE" w:rsidRPr="003C0768" w:rsidRDefault="003210C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210CE" w:rsidRDefault="003210CE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9,4381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4620986200:04:000:0211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3210CE" w:rsidRPr="007C76DF" w:rsidRDefault="003210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210CE" w:rsidRPr="003C0768" w:rsidRDefault="003210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210CE" w:rsidRPr="003C0768" w:rsidRDefault="003210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3210CE" w:rsidRDefault="003210C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210CE" w:rsidRPr="003C0768" w:rsidRDefault="003210C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210CE" w:rsidRDefault="003210CE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3210CE" w:rsidSect="003210CE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210CE" w:rsidRPr="003C0768" w:rsidRDefault="003210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210CE" w:rsidRPr="003C0768" w:rsidSect="003210CE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210CE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5BA4268-EF0B-4C6A-9768-C429372C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325</Words>
  <Characters>2313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